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011C3" w14:textId="77777777" w:rsidR="00B0113B" w:rsidRDefault="00B0113B" w:rsidP="00B011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BYNGLAY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4FC631BE" w14:textId="77777777" w:rsidR="00B0113B" w:rsidRDefault="00B0113B" w:rsidP="00B011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Fletcher.</w:t>
      </w:r>
    </w:p>
    <w:p w14:paraId="016F1FF1" w14:textId="77777777" w:rsidR="00B0113B" w:rsidRDefault="00B0113B" w:rsidP="00B0113B">
      <w:pPr>
        <w:pStyle w:val="NoSpacing"/>
        <w:rPr>
          <w:rFonts w:cs="Times New Roman"/>
          <w:szCs w:val="24"/>
        </w:rPr>
      </w:pPr>
    </w:p>
    <w:p w14:paraId="1F2912D4" w14:textId="77777777" w:rsidR="00B0113B" w:rsidRDefault="00B0113B" w:rsidP="00B0113B">
      <w:pPr>
        <w:pStyle w:val="NoSpacing"/>
        <w:rPr>
          <w:rFonts w:cs="Times New Roman"/>
          <w:szCs w:val="24"/>
        </w:rPr>
      </w:pPr>
    </w:p>
    <w:p w14:paraId="05C4244A" w14:textId="77777777" w:rsidR="00B0113B" w:rsidRDefault="00B0113B" w:rsidP="00B011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>He became a Freeman.   (R.F.Y. p.157)</w:t>
      </w:r>
    </w:p>
    <w:p w14:paraId="50B0DE9F" w14:textId="77777777" w:rsidR="00B0113B" w:rsidRDefault="00B0113B" w:rsidP="00B0113B">
      <w:pPr>
        <w:pStyle w:val="NoSpacing"/>
        <w:rPr>
          <w:rFonts w:cs="Times New Roman"/>
          <w:szCs w:val="24"/>
        </w:rPr>
      </w:pPr>
    </w:p>
    <w:p w14:paraId="2C5950A5" w14:textId="77777777" w:rsidR="00B0113B" w:rsidRDefault="00B0113B" w:rsidP="00B0113B">
      <w:pPr>
        <w:pStyle w:val="NoSpacing"/>
        <w:rPr>
          <w:rFonts w:cs="Times New Roman"/>
          <w:szCs w:val="24"/>
        </w:rPr>
      </w:pPr>
    </w:p>
    <w:p w14:paraId="797781AF" w14:textId="77777777" w:rsidR="00B0113B" w:rsidRDefault="00B0113B" w:rsidP="00B011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January 2025</w:t>
      </w:r>
    </w:p>
    <w:p w14:paraId="5BE774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037BC" w14:textId="77777777" w:rsidR="00B0113B" w:rsidRDefault="00B0113B" w:rsidP="009139A6">
      <w:r>
        <w:separator/>
      </w:r>
    </w:p>
  </w:endnote>
  <w:endnote w:type="continuationSeparator" w:id="0">
    <w:p w14:paraId="0C9ADA15" w14:textId="77777777" w:rsidR="00B0113B" w:rsidRDefault="00B011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D82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304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7D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FCF06" w14:textId="77777777" w:rsidR="00B0113B" w:rsidRDefault="00B0113B" w:rsidP="009139A6">
      <w:r>
        <w:separator/>
      </w:r>
    </w:p>
  </w:footnote>
  <w:footnote w:type="continuationSeparator" w:id="0">
    <w:p w14:paraId="13CA89B1" w14:textId="77777777" w:rsidR="00B0113B" w:rsidRDefault="00B011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6D1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BA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9C9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13B"/>
    <w:rsid w:val="000666E0"/>
    <w:rsid w:val="002510B7"/>
    <w:rsid w:val="00270799"/>
    <w:rsid w:val="005C130B"/>
    <w:rsid w:val="0081740A"/>
    <w:rsid w:val="00826F5C"/>
    <w:rsid w:val="009139A6"/>
    <w:rsid w:val="009411C2"/>
    <w:rsid w:val="009448BB"/>
    <w:rsid w:val="00947624"/>
    <w:rsid w:val="00A3176C"/>
    <w:rsid w:val="00AE65F8"/>
    <w:rsid w:val="00B0113B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762BE"/>
  <w15:chartTrackingRefBased/>
  <w15:docId w15:val="{131897C2-CAEF-4839-B9C3-A0C730A6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2025-01-12T20:43:00Z</dcterms:created>
  <dcterms:modified xsi:type="dcterms:W3CDTF">2025-01-12T20:44:00Z</dcterms:modified>
</cp:coreProperties>
</file>